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35.jpg" o:spid="_x0000_i1025" type="#_x0000_t75" alt="Narragansett Imperial Bohemian Pilsner" style="width:387.75pt;height:474pt;visibility:visible">
            <v:imagedata r:id="rId4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like the borders and the “old fashioned”  look.</w:t>
      </w:r>
    </w:p>
    <w:p w:rsidR="00BB3916" w:rsidRDefault="00BB3916">
      <w:pPr>
        <w:pStyle w:val="normal0"/>
        <w:widowControl w:val="0"/>
      </w:pPr>
      <w:r>
        <w:t xml:space="preserve"> M:like the fonts used for the most part. Label Looks very busy/cluttered though. 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6.jpg" o:spid="_x0000_i1026" type="#_x0000_t75" alt="Firestone Walker Bottles" style="width:465pt;height:405.75pt;visibility:visible">
            <v:imagedata r:id="rId5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Good “family”; color coded by recipe.  Do not like the fonts, but like the graphic</w:t>
      </w:r>
    </w:p>
    <w:p w:rsidR="00BB3916" w:rsidRDefault="00BB3916">
      <w:pPr>
        <w:pStyle w:val="normal0"/>
        <w:widowControl w:val="0"/>
      </w:pPr>
      <w:r>
        <w:t>M: Like the color scheme. Do not like the fonts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3.jpg" o:spid="_x0000_i1027" type="#_x0000_t75" alt="Tennent's Bottle" style="width:405pt;height:562.5pt;visibility:visible">
            <v:imagedata r:id="rId6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Like the shape of the label and the color scheme.  Like the Logo on neck and the fact that the label does not wrap all the way around</w:t>
      </w:r>
    </w:p>
    <w:p w:rsidR="00BB3916" w:rsidRDefault="00BB3916">
      <w:pPr>
        <w:pStyle w:val="normal0"/>
        <w:widowControl w:val="0"/>
      </w:pPr>
      <w:r>
        <w:t>M: Like the colors and the shape. Don’t like the font and how it looks like a whiskey label.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6.jpg" o:spid="_x0000_i1028" type="#_x0000_t75" alt="Ballast Point Bottles" style="width:381pt;height:307.5pt;visibility:visible">
            <v:imagedata r:id="rId7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Like the fish theme for all their beers</w:t>
      </w:r>
    </w:p>
    <w:p w:rsidR="00BB3916" w:rsidRDefault="00BB3916">
      <w:pPr>
        <w:pStyle w:val="normal0"/>
        <w:widowControl w:val="0"/>
      </w:pPr>
      <w:r>
        <w:t>M: Like the layout of the label. Want better font and more distinctive shape in the label.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1.jpg" o:spid="_x0000_i1029" type="#_x0000_t75" alt="Anchor Steam America's Cup" style="width:433.5pt;height:433.5pt;visibility:visible">
            <v:imagedata r:id="rId8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 xml:space="preserve">D:  Good label.  I like the artwork and the commemoration -- useful for seasonal brews </w:t>
      </w:r>
    </w:p>
    <w:p w:rsidR="00BB3916" w:rsidRDefault="00BB3916">
      <w:pPr>
        <w:pStyle w:val="normal0"/>
        <w:widowControl w:val="0"/>
      </w:pPr>
      <w:r>
        <w:t>M: Like the label, shape, and layout of the label. Not really the colors of the artwork though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6.jpg" o:spid="_x0000_i1030" type="#_x0000_t75" alt="Indio" style="width:428.25pt;height:428.25pt;visibility:visible">
            <v:imagedata r:id="rId9" o:title=""/>
          </v:shape>
        </w:pict>
      </w:r>
    </w:p>
    <w:p w:rsidR="00BB3916" w:rsidRDefault="00BB3916">
      <w:pPr>
        <w:pStyle w:val="normal0"/>
        <w:widowControl w:val="0"/>
      </w:pPr>
      <w:r>
        <w:t>D:  the warrior looks cool even though stylized like a woodblock print</w:t>
      </w:r>
    </w:p>
    <w:p w:rsidR="00BB3916" w:rsidRDefault="00BB3916">
      <w:pPr>
        <w:pStyle w:val="normal0"/>
        <w:widowControl w:val="0"/>
      </w:pPr>
      <w:r>
        <w:t>M: I agree the warrior looks cool. Like the shape of the label. Don’t like the font.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6.jpg" o:spid="_x0000_i1031" type="#_x0000_t75" alt="Bitter Old Fecker Beer Bottles" style="width:465pt;height:492pt;visibility:visible">
            <v:imagedata r:id="rId10" o:title=""/>
          </v:shape>
        </w:pict>
      </w:r>
    </w:p>
    <w:p w:rsidR="00BB3916" w:rsidRDefault="00BB3916">
      <w:pPr>
        <w:pStyle w:val="normal0"/>
        <w:widowControl w:val="0"/>
      </w:pPr>
      <w:r>
        <w:t>D: Liked the artwork but the font is hard to read.</w:t>
      </w:r>
    </w:p>
    <w:p w:rsidR="00BB3916" w:rsidRDefault="00BB3916">
      <w:pPr>
        <w:pStyle w:val="normal0"/>
        <w:widowControl w:val="0"/>
      </w:pPr>
      <w:r>
        <w:t>M: Like the art, font, colors. Wish the shape was more unique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2.png" o:spid="_x0000_i1032" type="#_x0000_t75" alt="Dock St. Brewing Co." style="width:448.5pt;height:448.5pt;visibility:visible">
            <v:imagedata r:id="rId11" o:title=""/>
          </v:shape>
        </w:pict>
      </w:r>
    </w:p>
    <w:p w:rsidR="00BB3916" w:rsidRDefault="00BB3916">
      <w:pPr>
        <w:pStyle w:val="normal0"/>
        <w:widowControl w:val="0"/>
      </w:pPr>
      <w:r>
        <w:t>D:  A simple logo that could be incorporated in a family of labels</w:t>
      </w:r>
    </w:p>
    <w:p w:rsidR="00BB3916" w:rsidRDefault="00BB3916">
      <w:pPr>
        <w:pStyle w:val="normal0"/>
        <w:widowControl w:val="0"/>
      </w:pPr>
      <w:r>
        <w:t>M: Simple but can’t have an anchor because of anchor steam in the area.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7.jpg" o:spid="_x0000_i1033" type="#_x0000_t75" style="width:448.5pt;height:511.5pt;visibility:visible">
            <v:imagedata r:id="rId12" o:title=""/>
          </v:shape>
        </w:pict>
      </w:r>
    </w:p>
    <w:p w:rsidR="00BB3916" w:rsidRDefault="00BB3916">
      <w:pPr>
        <w:pStyle w:val="normal0"/>
        <w:widowControl w:val="0"/>
      </w:pPr>
      <w:r>
        <w:t>D: Like this a lot.  Signature anchor logo captured on neck and in the label</w:t>
      </w:r>
    </w:p>
    <w:p w:rsidR="00BB3916" w:rsidRDefault="00BB3916">
      <w:pPr>
        <w:pStyle w:val="normal0"/>
        <w:widowControl w:val="0"/>
      </w:pPr>
      <w:r>
        <w:t>M: Really like the shape and layout of the beer. Has that vintage older look to it that I want to see our labels having.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8.jpg" o:spid="_x0000_i1034" type="#_x0000_t75" alt="Colorado Native" style="width:448.5pt;height:417.75pt;visibility:visible">
            <v:imagedata r:id="rId13" o:title=""/>
          </v:shape>
        </w:pict>
      </w:r>
    </w:p>
    <w:p w:rsidR="00BB3916" w:rsidRDefault="00BB3916">
      <w:pPr>
        <w:pStyle w:val="normal0"/>
        <w:widowControl w:val="0"/>
      </w:pPr>
      <w:r>
        <w:t>D: Memorable.  Logo on neck and labe</w:t>
      </w:r>
    </w:p>
    <w:p w:rsidR="00BB3916" w:rsidRDefault="00BB3916">
      <w:pPr>
        <w:pStyle w:val="normal0"/>
        <w:widowControl w:val="0"/>
      </w:pPr>
      <w:r>
        <w:t>M: Don’t particularly care for this other than the color scheme is just ok.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1.jpg" o:spid="_x0000_i1035" type="#_x0000_t75" alt="Devil's Peak Brewing Company" style="width:448.5pt;height:447pt;visibility:visible">
            <v:imagedata r:id="rId14" o:title=""/>
          </v:shape>
        </w:pict>
      </w:r>
    </w:p>
    <w:p w:rsidR="00BB3916" w:rsidRDefault="00BB3916">
      <w:pPr>
        <w:pStyle w:val="normal0"/>
        <w:widowControl w:val="0"/>
      </w:pPr>
      <w:r>
        <w:t>D:  Excellent example of a family of logos.  We could have the Schooner’s logo be the backdrop for all, with the forefront message identifying the kind of beer.</w:t>
      </w:r>
    </w:p>
    <w:p w:rsidR="00BB3916" w:rsidRDefault="00BB3916">
      <w:pPr>
        <w:pStyle w:val="normal0"/>
        <w:widowControl w:val="0"/>
      </w:pPr>
      <w:r>
        <w:t>M: Agree with the above. Would like to see a more interesting shape however.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5.jpg" o:spid="_x0000_i1036" type="#_x0000_t75" alt="Cable Car" style="width:448.5pt;height:547.5pt;visibility:visible">
            <v:imagedata r:id="rId15" o:title=""/>
          </v:shape>
        </w:pict>
      </w:r>
    </w:p>
    <w:p w:rsidR="00BB3916" w:rsidRDefault="00BB3916">
      <w:pPr>
        <w:pStyle w:val="normal0"/>
        <w:widowControl w:val="0"/>
      </w:pPr>
      <w:r>
        <w:t>D:  Memorable logo with the right level of “old fashioned”</w:t>
      </w:r>
    </w:p>
    <w:p w:rsidR="00BB3916" w:rsidRDefault="00BB3916">
      <w:pPr>
        <w:pStyle w:val="normal0"/>
        <w:widowControl w:val="0"/>
      </w:pPr>
      <w:r>
        <w:t>M: Meh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7.jpg" o:spid="_x0000_i1037" type="#_x0000_t75" alt="Howling Monkey Beer" style="width:464.25pt;height:6in;visibility:visible">
            <v:imagedata r:id="rId16" o:title=""/>
          </v:shape>
        </w:pict>
      </w:r>
    </w:p>
    <w:p w:rsidR="00BB3916" w:rsidRDefault="00BB3916">
      <w:pPr>
        <w:pStyle w:val="normal0"/>
        <w:widowControl w:val="0"/>
      </w:pPr>
      <w:r>
        <w:t>D: Forget the monkey but I liked the design otherwise</w:t>
      </w:r>
    </w:p>
    <w:p w:rsidR="00BB3916" w:rsidRDefault="00BB3916">
      <w:pPr>
        <w:pStyle w:val="normal0"/>
        <w:widowControl w:val="0"/>
      </w:pPr>
      <w:r>
        <w:t>M: Like the colors and flexibility this type of label. Could have fun with the random side art.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0.jpg" o:spid="_x0000_i1038" type="#_x0000_t75" alt="Bohemia Beer" style="width:448.5pt;height:417.75pt;visibility:visible">
            <v:imagedata r:id="rId17" o:title=""/>
          </v:shape>
        </w:pict>
      </w:r>
    </w:p>
    <w:p w:rsidR="00BB3916" w:rsidRDefault="00BB3916">
      <w:pPr>
        <w:pStyle w:val="normal0"/>
        <w:widowControl w:val="0"/>
      </w:pPr>
      <w:r>
        <w:t>D: another good example of a family with an unconventional angular label</w:t>
      </w:r>
    </w:p>
    <w:p w:rsidR="00BB3916" w:rsidRDefault="00BB3916">
      <w:pPr>
        <w:pStyle w:val="normal0"/>
        <w:widowControl w:val="0"/>
      </w:pPr>
      <w:r>
        <w:t>M: Like the distinctive label.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7.jpg" o:spid="_x0000_i1039" type="#_x0000_t75" alt="Falcon Pilsener" style="width:460.5pt;height:460.5pt;visibility:visible">
            <v:imagedata r:id="rId18" o:title=""/>
          </v:shape>
        </w:pict>
      </w:r>
    </w:p>
    <w:p w:rsidR="00BB3916" w:rsidRDefault="00BB3916">
      <w:pPr>
        <w:pStyle w:val="normal0"/>
        <w:widowControl w:val="0"/>
      </w:pPr>
      <w:r>
        <w:t>D:  Liked the label shape and it had the right amount of “busyness”.</w:t>
      </w:r>
    </w:p>
    <w:p w:rsidR="00BB3916" w:rsidRDefault="00BB3916">
      <w:pPr>
        <w:pStyle w:val="normal0"/>
        <w:widowControl w:val="0"/>
      </w:pPr>
      <w:r>
        <w:t>M: Agree with the above but would like older looking font.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3.jpg" o:spid="_x0000_i1040" type="#_x0000_t75" alt="Minister Beer" style="width:448.5pt;height:581.25pt;visibility:visible">
            <v:imagedata r:id="rId19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Another “family” idea with our Schooner replacing the man?</w:t>
      </w:r>
    </w:p>
    <w:p w:rsidR="00BB3916" w:rsidRDefault="00BB3916">
      <w:pPr>
        <w:pStyle w:val="normal0"/>
        <w:widowControl w:val="0"/>
      </w:pPr>
      <w:r>
        <w:t>M: Not a fan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9.jpg" o:spid="_x0000_i1041" type="#_x0000_t75" alt="Rogue Dead Guy Ale" style="width:405pt;height:540pt;visibility:visible">
            <v:imagedata r:id="rId20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Liked the border treatment; not too cluttered; memorable</w:t>
      </w:r>
    </w:p>
    <w:p w:rsidR="00BB3916" w:rsidRDefault="00BB3916">
      <w:pPr>
        <w:pStyle w:val="normal0"/>
        <w:widowControl w:val="0"/>
      </w:pPr>
      <w:r>
        <w:t>M: I agree. Has an older look and font to it.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4.jpg" o:spid="_x0000_i1042" type="#_x0000_t75" alt="Chambar Ale" style="width:414.75pt;height:537.75pt;visibility:visible">
            <v:imagedata r:id="rId21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Liked the flying dragon in the center.  Brewery noted on neck and in the text of the label</w:t>
      </w:r>
    </w:p>
    <w:p w:rsidR="00BB3916" w:rsidRDefault="00BB3916">
      <w:pPr>
        <w:pStyle w:val="normal0"/>
        <w:widowControl w:val="0"/>
      </w:pPr>
      <w:r>
        <w:t>M: I really like the logo a lot. Screen printed not a label. Funny writing.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0.jpg" o:spid="_x0000_i1043" type="#_x0000_t75" alt="Grimm Brothers" style="width:448.5pt;height:456.75pt;visibility:visible">
            <v:imagedata r:id="rId22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Reasonable family; liked the logo but but really don’t like the style of the artwork.</w:t>
      </w:r>
    </w:p>
    <w:p w:rsidR="00BB3916" w:rsidRDefault="00BB3916">
      <w:pPr>
        <w:pStyle w:val="normal0"/>
        <w:widowControl w:val="0"/>
      </w:pPr>
      <w:r>
        <w:t>M: Not a fan. Logo is actually incorporated into the mail logo in the bottom corners of the beer.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4.jpg" o:spid="_x0000_i1044" type="#_x0000_t75" alt="Hawthorn Premium Pale Ale" style="width:5in;height:556.5pt;visibility:visible">
            <v:imagedata r:id="rId23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Liked most of this -- color scheme, logo in both; not too cluttered.  Ship could have been more dramatic</w:t>
      </w:r>
    </w:p>
    <w:p w:rsidR="00BB3916" w:rsidRDefault="00BB3916">
      <w:pPr>
        <w:pStyle w:val="normal0"/>
        <w:widowControl w:val="0"/>
      </w:pPr>
      <w:r>
        <w:t>M: One of my favorites. Only thing that I would modify it the font to try and give it an older looking font.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0.jpg" o:spid="_x0000_i1045" type="#_x0000_t75" alt="Almanac Beer" style="width:466.5pt;height:443.25pt;visibility:visible">
            <v:imagedata r:id="rId24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 xml:space="preserve">D:  Good family.  Logo graphic and text on top and bottom.  Beer particulars in the middle </w:t>
      </w:r>
    </w:p>
    <w:p w:rsidR="00BB3916" w:rsidRDefault="00BB3916">
      <w:pPr>
        <w:pStyle w:val="normal0"/>
        <w:widowControl w:val="0"/>
      </w:pPr>
      <w:r>
        <w:t>M: Good Shape. Simple but effective.</w:t>
      </w: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4.jpg" o:spid="_x0000_i1046" type="#_x0000_t75" style="width:465.75pt;height:390pt;visibility:visible">
            <v:imagedata r:id="rId25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Liked the ship even though it’s not a schooner</w:t>
      </w:r>
    </w:p>
    <w:p w:rsidR="00BB3916" w:rsidRDefault="00BB3916">
      <w:pPr>
        <w:pStyle w:val="normal0"/>
        <w:widowControl w:val="0"/>
      </w:pPr>
      <w:r>
        <w:t>M: Like the reflection of the ship on the water. Like the ship. Would like a more vintage/older look to the logo and art.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5.jpg" o:spid="_x0000_i1047" type="#_x0000_t75" style="width:225pt;height:137.25pt;visibility:visible">
            <v:imagedata r:id="rId26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Ambivalent</w:t>
      </w:r>
    </w:p>
    <w:p w:rsidR="00BB3916" w:rsidRDefault="00BB3916">
      <w:pPr>
        <w:pStyle w:val="normal0"/>
        <w:widowControl w:val="0"/>
      </w:pPr>
      <w:r>
        <w:t>M: Like the style not the colors.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8.jpg" o:spid="_x0000_i1048" type="#_x0000_t75" style="width:225pt;height:158.25pt;visibility:visible">
            <v:imagedata r:id="rId27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Fonts for both of these are too early 1900’s</w:t>
      </w:r>
    </w:p>
    <w:p w:rsidR="00BB3916" w:rsidRDefault="00BB3916">
      <w:pPr>
        <w:pStyle w:val="normal0"/>
        <w:widowControl w:val="0"/>
      </w:pPr>
      <w:r>
        <w:t>M: Like the style and font colors. Vintage look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8.jpg" o:spid="_x0000_i1049" type="#_x0000_t75" style="width:463.5pt;height:330.75pt;visibility:visible">
            <v:imagedata r:id="rId28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Ambivalent</w:t>
      </w:r>
    </w:p>
    <w:p w:rsidR="00BB3916" w:rsidRDefault="00BB3916">
      <w:pPr>
        <w:pStyle w:val="normal0"/>
        <w:widowControl w:val="0"/>
      </w:pPr>
      <w:r>
        <w:t>M: Like the vintage look and color scheme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2.jpg" o:spid="_x0000_i1050" type="#_x0000_t75" style="width:463.5pt;height:330.75pt;visibility:visible">
            <v:imagedata r:id="rId29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Reasonable, but don’t like the shape</w:t>
      </w:r>
    </w:p>
    <w:p w:rsidR="00BB3916" w:rsidRDefault="00BB3916">
      <w:pPr>
        <w:pStyle w:val="normal0"/>
        <w:widowControl w:val="0"/>
      </w:pPr>
      <w:r>
        <w:t>M: Like the vintage look. Just the right amount of business. Like the font. Like the layout.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2.jpg" o:spid="_x0000_i1051" type="#_x0000_t75" style="width:467.25pt;height:255.75pt;visibility:visible">
            <v:imagedata r:id="rId30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One of the best families.  Labels need the right balance between consistency, and the ability to differentiate the beers</w:t>
      </w:r>
    </w:p>
    <w:p w:rsidR="00BB3916" w:rsidRDefault="00BB3916">
      <w:pPr>
        <w:pStyle w:val="normal0"/>
        <w:widowControl w:val="0"/>
      </w:pPr>
      <w:r>
        <w:t>M: Really like this family of beers. Like the vintage look, logo placement, art, font, color scheme, label shape.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9.jpg" o:spid="_x0000_i1052" type="#_x0000_t75" style="width:225pt;height:225pt;visibility:visible">
            <v:imagedata r:id="rId31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Agreed, but would like our Schooner doing something dramatic.</w:t>
      </w:r>
    </w:p>
    <w:p w:rsidR="00BB3916" w:rsidRDefault="00BB3916">
      <w:pPr>
        <w:pStyle w:val="normal0"/>
        <w:widowControl w:val="0"/>
      </w:pPr>
      <w:r>
        <w:t>M: Forget the writing, could be a start for a logo.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9.jpg" o:spid="_x0000_i1053" type="#_x0000_t75" style="width:417pt;height:222pt;visibility:visible">
            <v:imagedata r:id="rId32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Best shape - it defines the brewery as much as the name logo</w:t>
      </w:r>
    </w:p>
    <w:p w:rsidR="00BB3916" w:rsidRDefault="00BB3916">
      <w:pPr>
        <w:pStyle w:val="normal0"/>
        <w:widowControl w:val="0"/>
      </w:pPr>
      <w:r>
        <w:t>M: I really like the shapes of these labels. Laid out well. Would like to incorporate some art somehow. Some of my favorite labels though.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7.jpg" o:spid="_x0000_i1054" type="#_x0000_t75" style="width:397.5pt;height:530.25pt;visibility:visible">
            <v:imagedata r:id="rId33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There is sort of a consistent look and feel, but it requires pretty extensive artwork for each label.</w:t>
      </w:r>
    </w:p>
    <w:p w:rsidR="00BB3916" w:rsidRDefault="00BB3916">
      <w:pPr>
        <w:pStyle w:val="normal0"/>
        <w:widowControl w:val="0"/>
      </w:pPr>
      <w:r>
        <w:t>M: Like the color schemes and the location of the brewery label. I like the writing around the “frame” of the art. Can have some creative fun with what to write in the border.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0.jpg" o:spid="_x0000_i1055" type="#_x0000_t75" style="width:468pt;height:468pt;visibility:visible">
            <v:imagedata r:id="rId34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Not the best label I’ll admit, but I really like the idea of having a map of some sort in the background. Like the old script font, and havn’t seen a compass incorporated into any labels yet.</w:t>
      </w:r>
    </w:p>
    <w:p w:rsidR="00BB3916" w:rsidRDefault="00BB3916">
      <w:pPr>
        <w:pStyle w:val="normal0"/>
        <w:widowControl w:val="0"/>
      </w:pPr>
      <w:r>
        <w:t>D:  Agreed.  A fancy compass would go nicely with a schooner.  In fact, a really cool compass might be an alternative to the ship.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1.jpg" o:spid="_x0000_i1056" type="#_x0000_t75" style="width:315pt;height:225pt;visibility:visible">
            <v:imagedata r:id="rId35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Great family of beers with a very flexible label. Just insert new art into the middle. Good shape labels.</w:t>
      </w:r>
    </w:p>
    <w:p w:rsidR="00BB3916" w:rsidRDefault="00BB3916">
      <w:pPr>
        <w:pStyle w:val="normal0"/>
        <w:widowControl w:val="0"/>
      </w:pPr>
      <w:r>
        <w:t>D:  Agreed.  Neck logo is distinctive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4.jpg" o:spid="_x0000_i1057" type="#_x0000_t75" style="width:144.75pt;height:225pt;visibility:visible">
            <v:imagedata r:id="rId36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Like the colors; treasure map type look.</w:t>
      </w:r>
    </w:p>
    <w:p w:rsidR="00BB3916" w:rsidRDefault="00BB3916">
      <w:pPr>
        <w:pStyle w:val="normal0"/>
        <w:widowControl w:val="0"/>
      </w:pPr>
      <w:r>
        <w:t>D:  Ambivalent, but agree with the idea of a treasure map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1.jpg" o:spid="_x0000_i1058" type="#_x0000_t75" style="width:215.25pt;height:225pt;visibility:visible">
            <v:imagedata r:id="rId37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D:  Ambivalent</w:t>
      </w:r>
    </w:p>
    <w:p w:rsidR="00BB3916" w:rsidRDefault="00BB3916">
      <w:pPr>
        <w:pStyle w:val="normal0"/>
        <w:widowControl w:val="0"/>
      </w:pPr>
      <w:r>
        <w:t>M: Like the color scheme a lot. Just the right amount of business to the label.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33.jpg" o:spid="_x0000_i1059" type="#_x0000_t75" style="width:225pt;height:147pt;visibility:visible">
            <v:imagedata r:id="rId38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OK this label sucks. The only thing I like is the idea of the map being in the background though in this case the map in the background distracts from the overall label type.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25.png" o:spid="_x0000_i1060" type="#_x0000_t75" style="width:315pt;height:346.5pt;visibility:visible">
            <v:imagedata r:id="rId39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Throw a ship in there rather than a Whale? Would change the font to an older looking one.</w:t>
      </w:r>
    </w:p>
    <w:p w:rsidR="00BB3916" w:rsidRDefault="00BB3916">
      <w:pPr>
        <w:pStyle w:val="normal0"/>
        <w:widowControl w:val="0"/>
      </w:pPr>
      <w:r>
        <w:t>D:  Agreed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8.jpg" o:spid="_x0000_i1061" type="#_x0000_t75" style="width:346.5pt;height:235.5pt;visibility:visible">
            <v:imagedata r:id="rId40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Really like the vintage font in the bottom corners and color scheme.</w:t>
      </w:r>
    </w:p>
    <w:p w:rsidR="00BB3916" w:rsidRDefault="00BB3916">
      <w:pPr>
        <w:pStyle w:val="normal0"/>
        <w:widowControl w:val="0"/>
      </w:pPr>
      <w:r>
        <w:t>D: Too early 1900’s for me.  Should look older, but with more catchy graphics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02.jpg" o:spid="_x0000_i1062" type="#_x0000_t75" style="width:267pt;height:336.75pt;visibility:visible">
            <v:imagedata r:id="rId41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I really like this for a logo.Vintage look and color scheme.</w:t>
      </w:r>
    </w:p>
    <w:p w:rsidR="00BB3916" w:rsidRDefault="00BB3916">
      <w:pPr>
        <w:pStyle w:val="normal0"/>
        <w:widowControl w:val="0"/>
      </w:pPr>
      <w:r>
        <w:t>D:  Agreed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 w:rsidRPr="00EF3B6C">
        <w:rPr>
          <w:noProof/>
        </w:rPr>
        <w:pict>
          <v:shape id="image13.jpg" o:spid="_x0000_i1063" type="#_x0000_t75" style="width:229.5pt;height:285pt;visibility:visible">
            <v:imagedata r:id="rId42" o:title=""/>
          </v:shape>
        </w:pic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  <w:r>
        <w:t>M: Think I want the background to be the same as on here. Just some ideas. Like the ships better that the other things.</w:t>
      </w: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p w:rsidR="00BB3916" w:rsidRDefault="00BB3916">
      <w:pPr>
        <w:pStyle w:val="normal0"/>
        <w:widowControl w:val="0"/>
      </w:pPr>
    </w:p>
    <w:sectPr w:rsidR="00BB3916" w:rsidSect="0058668E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characterSpacingControl w:val="doNotCompress"/>
  <w:doNotValidateAgainstSchema/>
  <w:doNotDemarcateInvalidXml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8668E"/>
    <w:rsid w:val="000F59F0"/>
    <w:rsid w:val="0058668E"/>
    <w:rsid w:val="00BB3916"/>
    <w:rsid w:val="00C92D03"/>
    <w:rsid w:val="00CF32CA"/>
    <w:rsid w:val="00EF3B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nhideWhenUsed="0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Calibri"/>
    </w:rPr>
  </w:style>
  <w:style w:type="paragraph" w:styleId="Heading1">
    <w:name w:val="heading 1"/>
    <w:basedOn w:val="normal0"/>
    <w:next w:val="normal0"/>
    <w:link w:val="Heading1Char"/>
    <w:uiPriority w:val="99"/>
    <w:qFormat/>
    <w:rsid w:val="0058668E"/>
    <w:pPr>
      <w:keepNext/>
      <w:keepLines/>
      <w:spacing w:before="200"/>
      <w:contextualSpacing/>
      <w:outlineLvl w:val="0"/>
    </w:pPr>
    <w:rPr>
      <w:rFonts w:ascii="Trebuchet MS" w:hAnsi="Trebuchet MS" w:cs="Trebuchet MS"/>
      <w:sz w:val="32"/>
      <w:szCs w:val="32"/>
    </w:rPr>
  </w:style>
  <w:style w:type="paragraph" w:styleId="Heading2">
    <w:name w:val="heading 2"/>
    <w:basedOn w:val="normal0"/>
    <w:next w:val="normal0"/>
    <w:link w:val="Heading2Char"/>
    <w:uiPriority w:val="99"/>
    <w:qFormat/>
    <w:rsid w:val="0058668E"/>
    <w:pPr>
      <w:keepNext/>
      <w:keepLines/>
      <w:spacing w:before="200"/>
      <w:contextualSpacing/>
      <w:outlineLvl w:val="1"/>
    </w:pPr>
    <w:rPr>
      <w:rFonts w:ascii="Trebuchet MS" w:hAnsi="Trebuchet MS" w:cs="Trebuchet MS"/>
      <w:b/>
      <w:bCs/>
      <w:sz w:val="26"/>
      <w:szCs w:val="26"/>
    </w:rPr>
  </w:style>
  <w:style w:type="paragraph" w:styleId="Heading3">
    <w:name w:val="heading 3"/>
    <w:basedOn w:val="normal0"/>
    <w:next w:val="normal0"/>
    <w:link w:val="Heading3Char"/>
    <w:uiPriority w:val="99"/>
    <w:qFormat/>
    <w:rsid w:val="0058668E"/>
    <w:pPr>
      <w:keepNext/>
      <w:keepLines/>
      <w:spacing w:before="160"/>
      <w:contextualSpacing/>
      <w:outlineLvl w:val="2"/>
    </w:pPr>
    <w:rPr>
      <w:rFonts w:ascii="Trebuchet MS" w:hAnsi="Trebuchet MS" w:cs="Trebuchet MS"/>
      <w:b/>
      <w:bCs/>
      <w:color w:val="666666"/>
      <w:sz w:val="24"/>
      <w:szCs w:val="24"/>
    </w:rPr>
  </w:style>
  <w:style w:type="paragraph" w:styleId="Heading4">
    <w:name w:val="heading 4"/>
    <w:basedOn w:val="normal0"/>
    <w:next w:val="normal0"/>
    <w:link w:val="Heading4Char"/>
    <w:uiPriority w:val="99"/>
    <w:qFormat/>
    <w:rsid w:val="0058668E"/>
    <w:pPr>
      <w:keepNext/>
      <w:keepLines/>
      <w:spacing w:before="160"/>
      <w:contextualSpacing/>
      <w:outlineLvl w:val="3"/>
    </w:pPr>
    <w:rPr>
      <w:rFonts w:ascii="Trebuchet MS" w:hAnsi="Trebuchet MS" w:cs="Trebuchet MS"/>
      <w:color w:val="666666"/>
      <w:u w:val="single"/>
    </w:rPr>
  </w:style>
  <w:style w:type="paragraph" w:styleId="Heading5">
    <w:name w:val="heading 5"/>
    <w:basedOn w:val="normal0"/>
    <w:next w:val="normal0"/>
    <w:link w:val="Heading5Char"/>
    <w:uiPriority w:val="99"/>
    <w:qFormat/>
    <w:rsid w:val="0058668E"/>
    <w:pPr>
      <w:keepNext/>
      <w:keepLines/>
      <w:spacing w:before="160"/>
      <w:contextualSpacing/>
      <w:outlineLvl w:val="4"/>
    </w:pPr>
    <w:rPr>
      <w:rFonts w:ascii="Trebuchet MS" w:hAnsi="Trebuchet MS" w:cs="Trebuchet MS"/>
      <w:color w:val="666666"/>
    </w:rPr>
  </w:style>
  <w:style w:type="paragraph" w:styleId="Heading6">
    <w:name w:val="heading 6"/>
    <w:basedOn w:val="normal0"/>
    <w:next w:val="normal0"/>
    <w:link w:val="Heading6Char"/>
    <w:uiPriority w:val="99"/>
    <w:qFormat/>
    <w:rsid w:val="0058668E"/>
    <w:pPr>
      <w:keepNext/>
      <w:keepLines/>
      <w:spacing w:before="160"/>
      <w:contextualSpacing/>
      <w:outlineLvl w:val="5"/>
    </w:pPr>
    <w:rPr>
      <w:rFonts w:ascii="Trebuchet MS" w:hAnsi="Trebuchet MS" w:cs="Trebuchet MS"/>
      <w:i/>
      <w:iCs/>
      <w:color w:val="66666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855AD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855AD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855AD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855AD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855AD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855AD"/>
    <w:rPr>
      <w:rFonts w:asciiTheme="minorHAnsi" w:eastAsiaTheme="minorEastAsia" w:hAnsiTheme="minorHAnsi" w:cstheme="minorBidi"/>
      <w:b/>
      <w:bCs/>
    </w:rPr>
  </w:style>
  <w:style w:type="paragraph" w:customStyle="1" w:styleId="normal0">
    <w:name w:val="normal"/>
    <w:uiPriority w:val="99"/>
    <w:rsid w:val="0058668E"/>
    <w:pPr>
      <w:spacing w:line="276" w:lineRule="auto"/>
    </w:pPr>
    <w:rPr>
      <w:rFonts w:ascii="Arial" w:hAnsi="Arial" w:cs="Arial"/>
      <w:color w:val="000000"/>
    </w:rPr>
  </w:style>
  <w:style w:type="paragraph" w:styleId="Title">
    <w:name w:val="Title"/>
    <w:basedOn w:val="normal0"/>
    <w:next w:val="normal0"/>
    <w:link w:val="TitleChar"/>
    <w:uiPriority w:val="99"/>
    <w:qFormat/>
    <w:rsid w:val="0058668E"/>
    <w:pPr>
      <w:keepNext/>
      <w:keepLines/>
      <w:contextualSpacing/>
    </w:pPr>
    <w:rPr>
      <w:rFonts w:ascii="Trebuchet MS" w:hAnsi="Trebuchet MS" w:cs="Trebuchet MS"/>
      <w:sz w:val="42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F855AD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Subtitle">
    <w:name w:val="Subtitle"/>
    <w:basedOn w:val="normal0"/>
    <w:next w:val="normal0"/>
    <w:link w:val="SubtitleChar"/>
    <w:uiPriority w:val="99"/>
    <w:qFormat/>
    <w:rsid w:val="0058668E"/>
    <w:pPr>
      <w:keepNext/>
      <w:keepLines/>
      <w:spacing w:after="200"/>
      <w:contextualSpacing/>
    </w:pPr>
    <w:rPr>
      <w:rFonts w:ascii="Trebuchet MS" w:hAnsi="Trebuchet MS" w:cs="Trebuchet MS"/>
      <w:i/>
      <w:iCs/>
      <w:color w:val="666666"/>
      <w:sz w:val="26"/>
      <w:szCs w:val="26"/>
    </w:rPr>
  </w:style>
  <w:style w:type="character" w:customStyle="1" w:styleId="SubtitleChar">
    <w:name w:val="Subtitle Char"/>
    <w:basedOn w:val="DefaultParagraphFont"/>
    <w:link w:val="Subtitle"/>
    <w:uiPriority w:val="11"/>
    <w:rsid w:val="00F855AD"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34</Pages>
  <Words>884</Words>
  <Characters>5039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Beer Logos We Like.docx</dc:title>
  <dc:subject/>
  <dc:creator/>
  <cp:keywords/>
  <dc:description/>
  <cp:lastModifiedBy>David LaCross</cp:lastModifiedBy>
  <cp:revision>2</cp:revision>
  <dcterms:created xsi:type="dcterms:W3CDTF">2014-03-07T22:24:00Z</dcterms:created>
  <dcterms:modified xsi:type="dcterms:W3CDTF">2014-03-07T22:24:00Z</dcterms:modified>
</cp:coreProperties>
</file>